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12A" w:rsidRDefault="009D612A" w:rsidP="00D502E3">
      <w:pPr>
        <w:ind w:right="-450"/>
        <w:rPr>
          <w:rFonts w:cs="B Titr" w:hint="cs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اعضای محترم هیئت علمی دانشگاه گلستان</w:t>
      </w:r>
    </w:p>
    <w:p w:rsidR="00D502E3" w:rsidRPr="00D502E3" w:rsidRDefault="00D502E3" w:rsidP="00D502E3">
      <w:pPr>
        <w:ind w:right="-450"/>
        <w:rPr>
          <w:rFonts w:cs="B Titr"/>
          <w:b/>
          <w:bCs/>
          <w:sz w:val="6"/>
          <w:szCs w:val="6"/>
        </w:rPr>
      </w:pPr>
    </w:p>
    <w:p w:rsidR="009D612A" w:rsidRPr="00D502E3" w:rsidRDefault="009D612A" w:rsidP="00D502E3">
      <w:pPr>
        <w:spacing w:after="0" w:line="240" w:lineRule="auto"/>
        <w:ind w:right="-446"/>
        <w:rPr>
          <w:rFonts w:cs="B Lotus"/>
          <w:b/>
          <w:bCs/>
          <w:sz w:val="24"/>
          <w:szCs w:val="24"/>
          <w:rtl/>
        </w:rPr>
      </w:pPr>
      <w:r w:rsidRPr="00D502E3">
        <w:rPr>
          <w:rFonts w:cs="B Lotus" w:hint="cs"/>
          <w:b/>
          <w:bCs/>
          <w:sz w:val="24"/>
          <w:szCs w:val="24"/>
          <w:rtl/>
        </w:rPr>
        <w:t>با سلام،</w:t>
      </w:r>
    </w:p>
    <w:p w:rsidR="009D612A" w:rsidRPr="00D502E3" w:rsidRDefault="009D612A" w:rsidP="00D502E3">
      <w:pPr>
        <w:spacing w:after="0" w:line="240" w:lineRule="auto"/>
        <w:ind w:right="-446"/>
        <w:rPr>
          <w:rFonts w:cs="B Lotus"/>
          <w:b/>
          <w:bCs/>
          <w:sz w:val="24"/>
          <w:szCs w:val="24"/>
          <w:rtl/>
        </w:rPr>
      </w:pPr>
      <w:r w:rsidRPr="00D502E3">
        <w:rPr>
          <w:rFonts w:cs="B Lotus" w:hint="cs"/>
          <w:b/>
          <w:bCs/>
          <w:sz w:val="24"/>
          <w:szCs w:val="24"/>
          <w:rtl/>
        </w:rPr>
        <w:t xml:space="preserve"> </w:t>
      </w:r>
      <w:r w:rsidR="00D502E3">
        <w:rPr>
          <w:rFonts w:cs="B Lotus" w:hint="cs"/>
          <w:b/>
          <w:bCs/>
          <w:sz w:val="24"/>
          <w:szCs w:val="24"/>
          <w:rtl/>
        </w:rPr>
        <w:t xml:space="preserve">     </w:t>
      </w:r>
      <w:r w:rsidRPr="00D502E3">
        <w:rPr>
          <w:rFonts w:cs="B Lotus" w:hint="cs"/>
          <w:b/>
          <w:bCs/>
          <w:sz w:val="24"/>
          <w:szCs w:val="24"/>
          <w:rtl/>
        </w:rPr>
        <w:t xml:space="preserve">احتراماً؛ به استحضار می‌رساند </w:t>
      </w:r>
      <w:r w:rsidRPr="00D502E3">
        <w:rPr>
          <w:rFonts w:cs="B Lotus" w:hint="eastAsia"/>
          <w:b/>
          <w:bCs/>
          <w:sz w:val="24"/>
          <w:szCs w:val="24"/>
          <w:rtl/>
        </w:rPr>
        <w:t>در</w:t>
      </w:r>
      <w:r w:rsidRPr="00D502E3">
        <w:rPr>
          <w:rFonts w:cs="B Lotus"/>
          <w:b/>
          <w:bCs/>
          <w:sz w:val="24"/>
          <w:szCs w:val="24"/>
          <w:rtl/>
        </w:rPr>
        <w:t xml:space="preserve"> راستا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/>
          <w:b/>
          <w:bCs/>
          <w:sz w:val="24"/>
          <w:szCs w:val="24"/>
          <w:rtl/>
        </w:rPr>
        <w:t xml:space="preserve"> اهداف نظام ا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ده</w:t>
      </w:r>
      <w:r w:rsidRPr="00D502E3">
        <w:rPr>
          <w:rFonts w:cs="B Lotus"/>
          <w:b/>
          <w:bCs/>
          <w:sz w:val="24"/>
          <w:szCs w:val="24"/>
          <w:rtl/>
        </w:rPr>
        <w:softHyphen/>
      </w:r>
      <w:r w:rsidRPr="00D502E3">
        <w:rPr>
          <w:rFonts w:cs="B Lotus" w:hint="cs"/>
          <w:b/>
          <w:bCs/>
          <w:sz w:val="24"/>
          <w:szCs w:val="24"/>
          <w:rtl/>
        </w:rPr>
        <w:t>ها</w:t>
      </w:r>
      <w:r w:rsidR="00D502E3">
        <w:rPr>
          <w:rFonts w:cs="B Lotus" w:hint="cs"/>
          <w:b/>
          <w:bCs/>
          <w:sz w:val="24"/>
          <w:szCs w:val="24"/>
          <w:rtl/>
        </w:rPr>
        <w:t xml:space="preserve"> </w:t>
      </w:r>
      <w:r w:rsidRPr="00D502E3">
        <w:rPr>
          <w:rFonts w:cs="B Lotus" w:hint="cs"/>
          <w:b/>
          <w:bCs/>
          <w:sz w:val="24"/>
          <w:szCs w:val="24"/>
          <w:rtl/>
        </w:rPr>
        <w:t>و</w:t>
      </w:r>
      <w:r w:rsidR="00D502E3">
        <w:rPr>
          <w:rFonts w:cs="B Lotus" w:hint="cs"/>
          <w:b/>
          <w:bCs/>
          <w:sz w:val="24"/>
          <w:szCs w:val="24"/>
          <w:rtl/>
        </w:rPr>
        <w:t xml:space="preserve"> </w:t>
      </w:r>
      <w:r w:rsidRPr="00D502E3">
        <w:rPr>
          <w:rFonts w:cs="B Lotus" w:hint="cs"/>
          <w:b/>
          <w:bCs/>
          <w:sz w:val="24"/>
          <w:szCs w:val="24"/>
          <w:rtl/>
        </w:rPr>
        <w:t>نی</w:t>
      </w:r>
      <w:r w:rsidRPr="00D502E3">
        <w:rPr>
          <w:rFonts w:cs="B Lotus" w:hint="eastAsia"/>
          <w:b/>
          <w:bCs/>
          <w:sz w:val="24"/>
          <w:szCs w:val="24"/>
          <w:rtl/>
        </w:rPr>
        <w:t>ازها،</w:t>
      </w:r>
      <w:r w:rsidR="00D502E3">
        <w:rPr>
          <w:rFonts w:cs="B Lotus" w:hint="cs"/>
          <w:b/>
          <w:bCs/>
          <w:sz w:val="24"/>
          <w:szCs w:val="24"/>
          <w:rtl/>
        </w:rPr>
        <w:t xml:space="preserve"> </w:t>
      </w:r>
      <w:r w:rsidRPr="00D502E3">
        <w:rPr>
          <w:rFonts w:cs="B Lotus" w:hint="cs"/>
          <w:b/>
          <w:bCs/>
          <w:sz w:val="24"/>
          <w:szCs w:val="24"/>
          <w:rtl/>
        </w:rPr>
        <w:t>به پیوست اولویت</w:t>
      </w:r>
      <w:r w:rsidRPr="00D502E3">
        <w:rPr>
          <w:rFonts w:cs="B Lotus"/>
          <w:b/>
          <w:bCs/>
          <w:sz w:val="24"/>
          <w:szCs w:val="24"/>
          <w:rtl/>
        </w:rPr>
        <w:softHyphen/>
      </w:r>
      <w:r w:rsidRPr="00D502E3">
        <w:rPr>
          <w:rFonts w:cs="B Lotus" w:hint="cs"/>
          <w:b/>
          <w:bCs/>
          <w:sz w:val="24"/>
          <w:szCs w:val="24"/>
          <w:rtl/>
        </w:rPr>
        <w:t>های پژوهشی</w:t>
      </w:r>
      <w:r w:rsidRPr="00D502E3">
        <w:rPr>
          <w:rFonts w:cs="B Lotus" w:hint="eastAsia"/>
          <w:b/>
          <w:bCs/>
          <w:sz w:val="24"/>
          <w:szCs w:val="24"/>
          <w:rtl/>
        </w:rPr>
        <w:t>،</w:t>
      </w:r>
      <w:r w:rsidRPr="00D502E3">
        <w:rPr>
          <w:rFonts w:ascii="Cambria" w:hAnsi="Cambria" w:cs="Cambria" w:hint="cs"/>
          <w:b/>
          <w:bCs/>
          <w:sz w:val="24"/>
          <w:szCs w:val="24"/>
          <w:rtl/>
        </w:rPr>
        <w:t> </w:t>
      </w:r>
      <w:r w:rsidRPr="00D502E3">
        <w:rPr>
          <w:rFonts w:cs="B Lotus" w:hint="cs"/>
          <w:b/>
          <w:bCs/>
          <w:sz w:val="24"/>
          <w:szCs w:val="24"/>
          <w:rtl/>
        </w:rPr>
        <w:t>جهت</w:t>
      </w:r>
      <w:r w:rsidRPr="00D502E3">
        <w:rPr>
          <w:rFonts w:cs="B Lotus"/>
          <w:b/>
          <w:bCs/>
          <w:sz w:val="24"/>
          <w:szCs w:val="24"/>
          <w:rtl/>
        </w:rPr>
        <w:t xml:space="preserve"> در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افت</w:t>
      </w:r>
      <w:r w:rsidRPr="00D502E3">
        <w:rPr>
          <w:rFonts w:cs="B Lotus"/>
          <w:b/>
          <w:bCs/>
          <w:sz w:val="24"/>
          <w:szCs w:val="24"/>
          <w:rtl/>
        </w:rPr>
        <w:t xml:space="preserve"> راهکار در ل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ست</w:t>
      </w:r>
      <w:r w:rsidRPr="00D502E3">
        <w:rPr>
          <w:rFonts w:cs="B Lotus"/>
          <w:b/>
          <w:bCs/>
          <w:sz w:val="24"/>
          <w:szCs w:val="24"/>
          <w:rtl/>
        </w:rPr>
        <w:t xml:space="preserve"> چالش</w:t>
      </w:r>
      <w:r w:rsidRPr="00D502E3">
        <w:rPr>
          <w:rFonts w:cs="B Lotus"/>
          <w:b/>
          <w:bCs/>
          <w:sz w:val="24"/>
          <w:szCs w:val="24"/>
          <w:rtl/>
        </w:rPr>
        <w:softHyphen/>
        <w:t>ها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/>
          <w:b/>
          <w:bCs/>
          <w:sz w:val="24"/>
          <w:szCs w:val="24"/>
          <w:rtl/>
        </w:rPr>
        <w:t xml:space="preserve"> هفتگ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/>
          <w:b/>
          <w:bCs/>
          <w:sz w:val="24"/>
          <w:szCs w:val="24"/>
          <w:rtl/>
        </w:rPr>
        <w:t xml:space="preserve"> دب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رخانه</w:t>
      </w:r>
      <w:r w:rsidRPr="00D502E3">
        <w:rPr>
          <w:rFonts w:cs="B Lotus" w:hint="cs"/>
          <w:b/>
          <w:bCs/>
          <w:sz w:val="24"/>
          <w:szCs w:val="24"/>
          <w:rtl/>
        </w:rPr>
        <w:t xml:space="preserve"> سامانه نان </w:t>
      </w:r>
      <w:r w:rsidRPr="00D502E3">
        <w:rPr>
          <w:rFonts w:cs="B Lotus"/>
          <w:b/>
          <w:bCs/>
          <w:sz w:val="24"/>
          <w:szCs w:val="24"/>
          <w:rtl/>
        </w:rPr>
        <w:t xml:space="preserve"> قرار گرفته است. لذا از پژوهشگران و محقق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ن</w:t>
      </w:r>
      <w:r w:rsidRPr="00D502E3">
        <w:rPr>
          <w:rFonts w:cs="B Lotus"/>
          <w:b/>
          <w:bCs/>
          <w:sz w:val="24"/>
          <w:szCs w:val="24"/>
          <w:rtl/>
        </w:rPr>
        <w:t xml:space="preserve"> محترم دانشگاه دعوت م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/>
          <w:b/>
          <w:bCs/>
          <w:sz w:val="24"/>
          <w:szCs w:val="24"/>
          <w:rtl/>
        </w:rPr>
        <w:softHyphen/>
        <w:t>شود پ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شنهاد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ه</w:t>
      </w:r>
      <w:r w:rsidRPr="00D502E3">
        <w:rPr>
          <w:rFonts w:cs="B Lotus"/>
          <w:b/>
          <w:bCs/>
          <w:sz w:val="24"/>
          <w:szCs w:val="24"/>
          <w:rtl/>
        </w:rPr>
        <w:t xml:space="preserve"> خود را در قالب ا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ده</w:t>
      </w:r>
      <w:r w:rsidRPr="00D502E3">
        <w:rPr>
          <w:rFonts w:ascii="Cambria" w:hAnsi="Cambria" w:cs="Cambria" w:hint="cs"/>
          <w:b/>
          <w:bCs/>
          <w:sz w:val="24"/>
          <w:szCs w:val="24"/>
          <w:rtl/>
        </w:rPr>
        <w:t> </w:t>
      </w:r>
      <w:r w:rsidRPr="00D502E3">
        <w:rPr>
          <w:rFonts w:cs="B Lotus" w:hint="cs"/>
          <w:b/>
          <w:bCs/>
          <w:sz w:val="24"/>
          <w:szCs w:val="24"/>
          <w:rtl/>
        </w:rPr>
        <w:t>در</w:t>
      </w:r>
      <w:r w:rsidRPr="00D502E3">
        <w:rPr>
          <w:rFonts w:cs="B Lotus"/>
          <w:b/>
          <w:bCs/>
          <w:sz w:val="24"/>
          <w:szCs w:val="24"/>
          <w:rtl/>
        </w:rPr>
        <w:t xml:space="preserve"> سامانه نظا</w:t>
      </w:r>
      <w:r w:rsidRPr="00D502E3">
        <w:rPr>
          <w:rFonts w:cs="B Lotus" w:hint="eastAsia"/>
          <w:b/>
          <w:bCs/>
          <w:sz w:val="24"/>
          <w:szCs w:val="24"/>
          <w:rtl/>
        </w:rPr>
        <w:t>م</w:t>
      </w:r>
      <w:r w:rsidRPr="00D502E3">
        <w:rPr>
          <w:rFonts w:cs="B Lotus"/>
          <w:b/>
          <w:bCs/>
          <w:sz w:val="24"/>
          <w:szCs w:val="24"/>
          <w:rtl/>
        </w:rPr>
        <w:t xml:space="preserve"> ا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ده</w:t>
      </w:r>
      <w:r w:rsidRPr="00D502E3">
        <w:rPr>
          <w:rFonts w:cs="B Lotus"/>
          <w:b/>
          <w:bCs/>
          <w:sz w:val="24"/>
          <w:szCs w:val="24"/>
          <w:rtl/>
        </w:rPr>
        <w:t xml:space="preserve"> ها و ن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ازها</w:t>
      </w:r>
      <w:r w:rsidRPr="00D502E3">
        <w:rPr>
          <w:rFonts w:cs="B Lotus"/>
          <w:b/>
          <w:bCs/>
          <w:sz w:val="24"/>
          <w:szCs w:val="24"/>
          <w:rtl/>
        </w:rPr>
        <w:t xml:space="preserve"> ثبت نما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ند</w:t>
      </w:r>
      <w:r w:rsidRPr="00D502E3">
        <w:rPr>
          <w:rFonts w:cs="B Lotus"/>
          <w:b/>
          <w:bCs/>
          <w:sz w:val="24"/>
          <w:szCs w:val="24"/>
          <w:rtl/>
        </w:rPr>
        <w:t>.</w:t>
      </w:r>
    </w:p>
    <w:p w:rsidR="009D612A" w:rsidRPr="00D502E3" w:rsidRDefault="009D612A" w:rsidP="00D502E3">
      <w:pPr>
        <w:spacing w:after="0" w:line="240" w:lineRule="auto"/>
        <w:ind w:right="-446"/>
        <w:rPr>
          <w:rFonts w:cs="B Lotus"/>
          <w:b/>
          <w:bCs/>
          <w:sz w:val="24"/>
          <w:szCs w:val="24"/>
          <w:rtl/>
        </w:rPr>
      </w:pPr>
      <w:r w:rsidRPr="00D502E3">
        <w:rPr>
          <w:rFonts w:cs="B Lotus" w:hint="eastAsia"/>
          <w:b/>
          <w:bCs/>
          <w:sz w:val="24"/>
          <w:szCs w:val="24"/>
          <w:rtl/>
        </w:rPr>
        <w:t>دب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رخانه</w:t>
      </w:r>
      <w:r w:rsidRPr="00D502E3">
        <w:rPr>
          <w:rFonts w:ascii="Cambria" w:hAnsi="Cambria" w:cs="Cambria" w:hint="cs"/>
          <w:b/>
          <w:bCs/>
          <w:sz w:val="24"/>
          <w:szCs w:val="24"/>
          <w:rtl/>
        </w:rPr>
        <w:t> </w:t>
      </w:r>
      <w:r w:rsidRPr="00D502E3">
        <w:rPr>
          <w:rFonts w:cs="B Lotus" w:hint="cs"/>
          <w:b/>
          <w:bCs/>
          <w:sz w:val="24"/>
          <w:szCs w:val="24"/>
          <w:rtl/>
        </w:rPr>
        <w:t>نظام</w:t>
      </w:r>
      <w:r w:rsidRPr="00D502E3">
        <w:rPr>
          <w:rFonts w:cs="B Lotus"/>
          <w:b/>
          <w:bCs/>
          <w:sz w:val="24"/>
          <w:szCs w:val="24"/>
          <w:rtl/>
        </w:rPr>
        <w:t xml:space="preserve"> ا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ده</w:t>
      </w:r>
      <w:r w:rsidRPr="00D502E3">
        <w:rPr>
          <w:rFonts w:ascii="Cambria" w:hAnsi="Cambria" w:cs="Cambria" w:hint="cs"/>
          <w:b/>
          <w:bCs/>
          <w:sz w:val="24"/>
          <w:szCs w:val="24"/>
          <w:rtl/>
        </w:rPr>
        <w:t>­</w:t>
      </w:r>
      <w:r w:rsidRPr="00D502E3">
        <w:rPr>
          <w:rFonts w:cs="B Lotus"/>
          <w:b/>
          <w:bCs/>
          <w:sz w:val="24"/>
          <w:szCs w:val="24"/>
          <w:rtl/>
        </w:rPr>
        <w:t xml:space="preserve"> ها و ن</w:t>
      </w:r>
      <w:r w:rsidRPr="00D502E3">
        <w:rPr>
          <w:rFonts w:cs="B Lotus" w:hint="cs"/>
          <w:b/>
          <w:bCs/>
          <w:sz w:val="24"/>
          <w:szCs w:val="24"/>
          <w:rtl/>
        </w:rPr>
        <w:t>ی</w:t>
      </w:r>
      <w:r w:rsidRPr="00D502E3">
        <w:rPr>
          <w:rFonts w:cs="B Lotus" w:hint="eastAsia"/>
          <w:b/>
          <w:bCs/>
          <w:sz w:val="24"/>
          <w:szCs w:val="24"/>
          <w:rtl/>
        </w:rPr>
        <w:t>ازها</w:t>
      </w:r>
    </w:p>
    <w:p w:rsidR="009D612A" w:rsidRPr="00D502E3" w:rsidRDefault="00792A63" w:rsidP="00D502E3">
      <w:pPr>
        <w:spacing w:after="0" w:line="240" w:lineRule="auto"/>
        <w:ind w:right="-446"/>
        <w:rPr>
          <w:rFonts w:cs="B Lotus"/>
          <w:b/>
          <w:bCs/>
          <w:sz w:val="24"/>
          <w:szCs w:val="24"/>
          <w:rtl/>
        </w:rPr>
      </w:pPr>
      <w:hyperlink r:id="rId8" w:history="1">
        <w:r w:rsidR="009D612A" w:rsidRPr="00D502E3">
          <w:rPr>
            <w:rStyle w:val="Hyperlink"/>
            <w:rFonts w:cs="B Lotus"/>
            <w:b/>
            <w:bCs/>
            <w:sz w:val="24"/>
            <w:szCs w:val="24"/>
          </w:rPr>
          <w:t>https://nan.ac</w:t>
        </w:r>
      </w:hyperlink>
    </w:p>
    <w:p w:rsidR="009D612A" w:rsidRDefault="009D612A" w:rsidP="00D502E3">
      <w:pPr>
        <w:spacing w:after="0" w:line="240" w:lineRule="auto"/>
        <w:ind w:right="-446"/>
        <w:rPr>
          <w:rFonts w:cs="B Lotus" w:hint="cs"/>
          <w:b/>
          <w:bCs/>
          <w:sz w:val="24"/>
          <w:szCs w:val="24"/>
          <w:rtl/>
        </w:rPr>
      </w:pPr>
      <w:r w:rsidRPr="00D502E3">
        <w:rPr>
          <w:rFonts w:cs="B Lotus" w:hint="eastAsia"/>
          <w:b/>
          <w:bCs/>
          <w:sz w:val="24"/>
          <w:szCs w:val="24"/>
          <w:rtl/>
        </w:rPr>
        <w:t>تلفن</w:t>
      </w:r>
      <w:r w:rsidRPr="00D502E3">
        <w:rPr>
          <w:rFonts w:cs="B Lotus"/>
          <w:b/>
          <w:bCs/>
          <w:sz w:val="24"/>
          <w:szCs w:val="24"/>
          <w:rtl/>
        </w:rPr>
        <w:t>:36468114-071</w:t>
      </w:r>
    </w:p>
    <w:p w:rsidR="00D502E3" w:rsidRPr="00D502E3" w:rsidRDefault="00D502E3" w:rsidP="00D502E3">
      <w:pPr>
        <w:spacing w:after="0" w:line="240" w:lineRule="auto"/>
        <w:ind w:right="-446"/>
        <w:rPr>
          <w:rFonts w:cs="B Lotus"/>
          <w:b/>
          <w:bCs/>
          <w:sz w:val="18"/>
          <w:szCs w:val="18"/>
          <w:rtl/>
        </w:rPr>
      </w:pPr>
    </w:p>
    <w:p w:rsidR="00027087" w:rsidRDefault="00792A63" w:rsidP="003A0685">
      <w:pPr>
        <w:jc w:val="center"/>
        <w:rPr>
          <w:rFonts w:cs="B Roya"/>
          <w:sz w:val="20"/>
          <w:szCs w:val="20"/>
        </w:rPr>
      </w:pPr>
      <w:r w:rsidRPr="00D27FED">
        <w:rPr>
          <w:rFonts w:cs="B Titr"/>
          <w:b/>
          <w:bCs/>
          <w:rtl/>
        </w:rPr>
        <w:fldChar w:fldCharType="begin"/>
      </w:r>
      <w:r w:rsidR="005A3F8B" w:rsidRPr="00D27FED">
        <w:rPr>
          <w:rFonts w:cs="B Titr" w:hint="cs"/>
          <w:b/>
          <w:bCs/>
        </w:rPr>
        <w:instrText>INCLUDEPICTURE  \c sign1 \d  \* MERGEFORMAT</w:instrText>
      </w:r>
      <w:r w:rsidRPr="00D27FED">
        <w:rPr>
          <w:rFonts w:cs="B Titr"/>
          <w:b/>
          <w:bCs/>
          <w:rtl/>
        </w:rPr>
        <w:fldChar w:fldCharType="separate"/>
      </w:r>
      <w:r w:rsidR="005A3F8B" w:rsidRPr="00D27FED">
        <w:rPr>
          <w:rFonts w:cs="B Titr"/>
        </w:rPr>
        <w:t>Error! Filename not specified.</w:t>
      </w:r>
      <w:r w:rsidRPr="00D27FED">
        <w:rPr>
          <w:rFonts w:cs="B Titr"/>
          <w:b/>
          <w:bCs/>
          <w:rtl/>
        </w:rPr>
        <w:fldChar w:fldCharType="end"/>
      </w:r>
    </w:p>
    <w:p w:rsidR="00027087" w:rsidRDefault="00027087" w:rsidP="00027087">
      <w:pPr>
        <w:rPr>
          <w:rFonts w:cs="B Roya"/>
          <w:sz w:val="20"/>
          <w:szCs w:val="20"/>
        </w:rPr>
      </w:pPr>
    </w:p>
    <w:p w:rsidR="00027087" w:rsidRPr="00027087" w:rsidRDefault="00027087" w:rsidP="00027087">
      <w:pPr>
        <w:rPr>
          <w:rFonts w:cs="B Roya"/>
          <w:sz w:val="20"/>
          <w:szCs w:val="20"/>
        </w:rPr>
      </w:pPr>
    </w:p>
    <w:sectPr w:rsidR="00027087" w:rsidRPr="00027087" w:rsidSect="005163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8392" w:h="11907" w:code="281"/>
      <w:pgMar w:top="2121" w:right="1641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EA0" w:rsidRDefault="00EF3EA0" w:rsidP="00DC2192">
      <w:pPr>
        <w:spacing w:after="0" w:line="240" w:lineRule="auto"/>
      </w:pPr>
      <w:r>
        <w:separator/>
      </w:r>
    </w:p>
  </w:endnote>
  <w:endnote w:type="continuationSeparator" w:id="1">
    <w:p w:rsidR="00EF3EA0" w:rsidRDefault="00EF3EA0" w:rsidP="00DC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7B4730A1-09F0-4621-9D8A-BEE504780F4F}"/>
    <w:embedBold r:id="rId2" w:subsetted="1" w:fontKey="{91880AC6-652C-4C21-AFDB-C516305EA2DC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  <w:embedBold r:id="rId3" w:subsetted="1" w:fontKey="{CD2AFA86-5639-439B-A268-50BD4D7EB1F6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4" w:subsetted="1" w:fontKey="{A0A4FCA7-4A8F-43A4-B165-FDDD414EC7AE}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5" w:subsetted="1" w:fontKey="{74576F9D-233F-4EBC-90B4-EE8EDB25A46B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7E1A954B-84BD-462D-B63B-1EFCC8D4F0D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F24" w:rsidRDefault="00881F2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192" w:rsidRPr="006C0A74" w:rsidRDefault="00792A63" w:rsidP="004B3C68">
    <w:pPr>
      <w:pStyle w:val="Footer"/>
      <w:rPr>
        <w:rFonts w:cs="B Nazanin"/>
        <w:rtl/>
      </w:rPr>
    </w:pPr>
    <w:r w:rsidRPr="00792A63">
      <w:rPr>
        <w:noProof/>
        <w:rtl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7" type="#_x0000_t202" style="position:absolute;left:0;text-align:left;margin-left:275.9pt;margin-top:-167.9pt;width:68.5pt;height:98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eXtw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" filled="f" stroked="f">
          <v:textbox style="mso-next-textbox:#Text Box 5">
            <w:txbxContent>
              <w:p w:rsidR="004B20DE" w:rsidRPr="004B20DE" w:rsidRDefault="004B20DE" w:rsidP="004B20DE">
                <w:pPr>
                  <w:spacing w:after="0" w:line="192" w:lineRule="auto"/>
                  <w:ind w:left="-43"/>
                  <w:rPr>
                    <w:rFonts w:cs="B Nazanin"/>
                    <w:b/>
                    <w:bCs/>
                    <w:sz w:val="14"/>
                    <w:szCs w:val="14"/>
                  </w:rPr>
                </w:pPr>
                <w:r w:rsidRPr="004B20DE">
                  <w:rPr>
                    <w:rFonts w:cs="B Nazanin" w:hint="cs"/>
                    <w:b/>
                    <w:bCs/>
                    <w:sz w:val="14"/>
                    <w:szCs w:val="14"/>
                    <w:rtl/>
                  </w:rPr>
                  <w:t>نشانی: گرگان، کیلومتر 10 جاده گرگان- گنبد، (کمربندی</w:t>
                </w:r>
                <w:r>
                  <w:rPr>
                    <w:rFonts w:cs="B Nazanin" w:hint="cs"/>
                    <w:b/>
                    <w:bCs/>
                    <w:sz w:val="14"/>
                    <w:szCs w:val="14"/>
                    <w:rtl/>
                  </w:rPr>
                  <w:t>‌</w:t>
                </w:r>
                <w:r w:rsidRPr="004B20DE">
                  <w:rPr>
                    <w:rFonts w:cs="B Nazanin" w:hint="cs"/>
                    <w:b/>
                    <w:bCs/>
                    <w:sz w:val="14"/>
                    <w:szCs w:val="14"/>
                    <w:rtl/>
                  </w:rPr>
                  <w:t>گرگان</w:t>
                </w:r>
                <w:r>
                  <w:rPr>
                    <w:rFonts w:cs="B Nazanin" w:hint="cs"/>
                    <w:b/>
                    <w:bCs/>
                    <w:sz w:val="14"/>
                    <w:szCs w:val="14"/>
                    <w:rtl/>
                  </w:rPr>
                  <w:t>-</w:t>
                </w:r>
                <w:r w:rsidRPr="004B20DE">
                  <w:rPr>
                    <w:rFonts w:cs="B Nazanin" w:hint="cs"/>
                    <w:b/>
                    <w:bCs/>
                    <w:sz w:val="14"/>
                    <w:szCs w:val="14"/>
                    <w:rtl/>
                  </w:rPr>
                  <w:t>سرخنکلاته) - پردیس دانشگاه</w:t>
                </w:r>
                <w:r>
                  <w:rPr>
                    <w:rFonts w:cs="B Nazanin" w:hint="cs"/>
                    <w:b/>
                    <w:bCs/>
                    <w:sz w:val="14"/>
                    <w:szCs w:val="14"/>
                    <w:rtl/>
                  </w:rPr>
                  <w:t>‌</w:t>
                </w:r>
                <w:r w:rsidRPr="004B20DE">
                  <w:rPr>
                    <w:rFonts w:cs="B Nazanin" w:hint="cs"/>
                    <w:b/>
                    <w:bCs/>
                    <w:sz w:val="14"/>
                    <w:szCs w:val="14"/>
                    <w:rtl/>
                  </w:rPr>
                  <w:t>گلستان، سازمان مرکزی</w:t>
                </w:r>
              </w:p>
              <w:p w:rsidR="004B20DE" w:rsidRPr="004B20DE" w:rsidRDefault="004B20DE" w:rsidP="004B20DE">
                <w:pPr>
                  <w:tabs>
                    <w:tab w:val="right" w:pos="1188"/>
                  </w:tabs>
                  <w:spacing w:after="0" w:line="192" w:lineRule="auto"/>
                  <w:ind w:left="-43"/>
                  <w:rPr>
                    <w:rFonts w:cs="B Nazanin"/>
                    <w:b/>
                    <w:bCs/>
                    <w:sz w:val="14"/>
                    <w:szCs w:val="14"/>
                    <w:rtl/>
                  </w:rPr>
                </w:pPr>
                <w:r w:rsidRPr="004B20DE">
                  <w:rPr>
                    <w:rFonts w:cs="B Nazanin" w:hint="cs"/>
                    <w:b/>
                    <w:bCs/>
                    <w:sz w:val="14"/>
                    <w:szCs w:val="14"/>
                    <w:rtl/>
                  </w:rPr>
                  <w:t xml:space="preserve">کد پستی: </w:t>
                </w:r>
                <w:r w:rsidRPr="004B20DE">
                  <w:rPr>
                    <w:rFonts w:cs="B Nazanin" w:hint="cs"/>
                    <w:b/>
                    <w:bCs/>
                    <w:sz w:val="14"/>
                    <w:szCs w:val="14"/>
                    <w:rtl/>
                  </w:rPr>
                  <w:tab/>
                  <w:t>79142-49361</w:t>
                </w:r>
              </w:p>
              <w:p w:rsidR="004B20DE" w:rsidRPr="004B20DE" w:rsidRDefault="00A3220A" w:rsidP="00A3220A">
                <w:pPr>
                  <w:tabs>
                    <w:tab w:val="right" w:pos="1188"/>
                  </w:tabs>
                  <w:spacing w:after="0" w:line="192" w:lineRule="auto"/>
                  <w:ind w:left="-43"/>
                  <w:rPr>
                    <w:rFonts w:cs="B Nazanin"/>
                    <w:b/>
                    <w:bCs/>
                    <w:sz w:val="12"/>
                    <w:szCs w:val="12"/>
                    <w:rtl/>
                  </w:rPr>
                </w:pPr>
                <w:r>
                  <w:rPr>
                    <w:rFonts w:cs="B Nazanin" w:hint="cs"/>
                    <w:b/>
                    <w:bCs/>
                    <w:sz w:val="12"/>
                    <w:szCs w:val="12"/>
                    <w:rtl/>
                  </w:rPr>
                  <w:t>تلفکس:</w:t>
                </w:r>
                <w:r w:rsidR="004B20DE" w:rsidRPr="004B20DE">
                  <w:rPr>
                    <w:rFonts w:cs="B Nazanin" w:hint="cs"/>
                    <w:b/>
                    <w:bCs/>
                    <w:sz w:val="12"/>
                    <w:szCs w:val="12"/>
                    <w:rtl/>
                  </w:rPr>
                  <w:t xml:space="preserve"> 32303988 </w:t>
                </w:r>
                <w:r w:rsidR="004B20DE" w:rsidRPr="004B20DE">
                  <w:rPr>
                    <w:b/>
                    <w:bCs/>
                    <w:sz w:val="12"/>
                    <w:szCs w:val="12"/>
                    <w:rtl/>
                  </w:rPr>
                  <w:t>–</w:t>
                </w:r>
                <w:r w:rsidR="004B20DE" w:rsidRPr="004B20DE">
                  <w:rPr>
                    <w:rFonts w:cs="B Nazanin" w:hint="cs"/>
                    <w:b/>
                    <w:bCs/>
                    <w:sz w:val="12"/>
                    <w:szCs w:val="12"/>
                    <w:rtl/>
                  </w:rPr>
                  <w:t xml:space="preserve"> 017</w:t>
                </w:r>
              </w:p>
              <w:p w:rsidR="004B20DE" w:rsidRPr="00C23601" w:rsidRDefault="00792A63" w:rsidP="004B20DE">
                <w:pPr>
                  <w:spacing w:after="0" w:line="192" w:lineRule="auto"/>
                  <w:ind w:left="-43"/>
                  <w:jc w:val="right"/>
                  <w:rPr>
                    <w:rFonts w:ascii="Times New Roman" w:hAnsi="Times New Roman" w:cs="Times New Roman"/>
                    <w:b/>
                    <w:bCs/>
                    <w:sz w:val="14"/>
                    <w:szCs w:val="14"/>
                    <w:rtl/>
                  </w:rPr>
                </w:pPr>
                <w:hyperlink r:id="rId1" w:history="1">
                  <w:r w:rsidR="00A3220A" w:rsidRPr="00C23601">
                    <w:rPr>
                      <w:rStyle w:val="Hyperlink"/>
                      <w:rFonts w:ascii="Times New Roman" w:hAnsi="Times New Roman" w:cs="Times New Roman"/>
                      <w:b/>
                      <w:bCs/>
                      <w:color w:val="auto"/>
                      <w:sz w:val="14"/>
                      <w:szCs w:val="14"/>
                      <w:u w:val="none"/>
                    </w:rPr>
                    <w:t>www.gu.ac.ir</w:t>
                  </w:r>
                </w:hyperlink>
              </w:p>
              <w:p w:rsidR="004B20DE" w:rsidRPr="0028326F" w:rsidRDefault="004B20DE" w:rsidP="004B20DE">
                <w:pPr>
                  <w:spacing w:after="0" w:line="192" w:lineRule="auto"/>
                  <w:ind w:left="-43"/>
                  <w:jc w:val="right"/>
                  <w:rPr>
                    <w:rFonts w:cs="B Nazanin"/>
                    <w:b/>
                    <w:bCs/>
                    <w:sz w:val="18"/>
                    <w:szCs w:val="18"/>
                  </w:rPr>
                </w:pPr>
                <w:r w:rsidRPr="004B20DE">
                  <w:rPr>
                    <w:rFonts w:ascii="Times New Roman" w:hAnsi="Times New Roman" w:cs="Times New Roman"/>
                    <w:b/>
                    <w:bCs/>
                    <w:sz w:val="14"/>
                    <w:szCs w:val="14"/>
                  </w:rPr>
                  <w:t>research@gu.ac.ir</w:t>
                </w:r>
              </w:p>
            </w:txbxContent>
          </v:textbox>
        </v:shape>
      </w:pict>
    </w:r>
    <w:r w:rsidRPr="00792A63">
      <w:rPr>
        <w:noProof/>
        <w:rtl/>
      </w:rPr>
      <w:pict>
        <v:line id="Straight Connector 3" o:spid="_x0000_s2049" style="position:absolute;left:0;text-align:left;z-index:251656192;visibility:visible;mso-wrap-distance-top:-3e-5mm;mso-wrap-distance-bottom:-3e-5mm;mso-width-relative:margin;mso-height-relative:margin" from="-46.45pt,-21.25pt" to="243.4pt,-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" strokeweight="1pt">
          <o:lock v:ext="edit" shapetype="f"/>
        </v:line>
      </w:pict>
    </w:r>
    <w:r w:rsidRPr="00792A63">
      <w:rPr>
        <w:noProof/>
        <w:rtl/>
      </w:rPr>
      <w:pict>
        <v:shape id="Text Box 12" o:spid="_x0000_s2050" type="#_x0000_t202" style="position:absolute;left:0;text-align:left;margin-left:-56.25pt;margin-top:-25.35pt;width:297pt;height:30.95pt;z-index:2516551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" strokecolor="white">
          <v:textbox style="mso-next-textbox:#Text Box 12;mso-fit-shape-to-text:t">
            <w:txbxContent>
              <w:p w:rsidR="004B3C68" w:rsidRPr="005163A6" w:rsidRDefault="00881F24" w:rsidP="004B3C68">
                <w:pPr>
                  <w:rPr>
                    <w:rFonts w:cs="B Nazanin"/>
                    <w:sz w:val="18"/>
                    <w:szCs w:val="18"/>
                  </w:rPr>
                </w:pPr>
                <w:r>
                  <w:rPr>
                    <w:rFonts w:cs="B Nazanin" w:hint="cs"/>
                    <w:sz w:val="18"/>
                    <w:szCs w:val="18"/>
                    <w:rtl/>
                  </w:rPr>
                  <w:t>نشانی</w:t>
                </w:r>
                <w:r w:rsidR="004B3C68" w:rsidRPr="005163A6">
                  <w:rPr>
                    <w:rFonts w:cs="B Nazanin" w:hint="cs"/>
                    <w:sz w:val="18"/>
                    <w:szCs w:val="18"/>
                    <w:rtl/>
                  </w:rPr>
                  <w:t>پستی</w:t>
                </w:r>
                <w:r w:rsidR="004B3C68" w:rsidRPr="005163A6">
                  <w:rPr>
                    <w:rFonts w:cs="B Nazanin"/>
                    <w:sz w:val="18"/>
                    <w:szCs w:val="18"/>
                    <w:rtl/>
                  </w:rPr>
                  <w:t xml:space="preserve"> : </w:t>
                </w:r>
                <w:r w:rsidR="004B3C68" w:rsidRPr="005163A6">
                  <w:rPr>
                    <w:rFonts w:cs="B Nazanin" w:hint="cs"/>
                    <w:sz w:val="18"/>
                    <w:szCs w:val="18"/>
                    <w:rtl/>
                  </w:rPr>
                  <w:t>گرگان،خیابانشهیدبهشتی،صندوقپستی</w:t>
                </w:r>
                <w:r w:rsidR="004B3C68" w:rsidRPr="005163A6">
                  <w:rPr>
                    <w:rFonts w:cs="B Nazanin"/>
                    <w:sz w:val="18"/>
                    <w:szCs w:val="18"/>
                    <w:rtl/>
                  </w:rPr>
                  <w:t xml:space="preserve">: 155 </w:t>
                </w:r>
                <w:r w:rsidR="004B3C68" w:rsidRPr="005163A6">
                  <w:rPr>
                    <w:rFonts w:cs="B Nazanin" w:hint="cs"/>
                    <w:sz w:val="18"/>
                    <w:szCs w:val="18"/>
                    <w:rtl/>
                  </w:rPr>
                  <w:t>کدپستی</w:t>
                </w:r>
                <w:r w:rsidR="004B3C68" w:rsidRPr="005163A6">
                  <w:rPr>
                    <w:rFonts w:cs="B Nazanin"/>
                    <w:sz w:val="18"/>
                    <w:szCs w:val="18"/>
                    <w:rtl/>
                  </w:rPr>
                  <w:t>: 15759-49138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F24" w:rsidRDefault="00881F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EA0" w:rsidRDefault="00EF3EA0" w:rsidP="00DC2192">
      <w:pPr>
        <w:spacing w:after="0" w:line="240" w:lineRule="auto"/>
      </w:pPr>
      <w:r>
        <w:separator/>
      </w:r>
    </w:p>
  </w:footnote>
  <w:footnote w:type="continuationSeparator" w:id="1">
    <w:p w:rsidR="00EF3EA0" w:rsidRDefault="00EF3EA0" w:rsidP="00DC2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F24" w:rsidRDefault="00881F2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192" w:rsidRPr="006475FD" w:rsidRDefault="00792A63" w:rsidP="0046662A">
    <w:pPr>
      <w:pStyle w:val="Header"/>
      <w:tabs>
        <w:tab w:val="left" w:pos="1008"/>
        <w:tab w:val="center" w:pos="1425"/>
        <w:tab w:val="center" w:pos="4064"/>
        <w:tab w:val="left" w:pos="7822"/>
      </w:tabs>
      <w:ind w:left="-897"/>
      <w:jc w:val="left"/>
      <w:rPr>
        <w:rFonts w:ascii="IranNastaliq" w:hAnsi="IranNastaliq" w:cs="IranNastaliq"/>
        <w:b/>
        <w:bCs/>
        <w:color w:val="365F91"/>
        <w:sz w:val="42"/>
        <w:szCs w:val="42"/>
        <w:rtl/>
      </w:rPr>
    </w:pPr>
    <w:r w:rsidRPr="00792A63"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278.85pt;margin-top:81.6pt;width:62.8pt;height:52.15pt;z-index:-251655168;visibility:visible;mso-wrap-distance-top:3.6pt;mso-wrap-distance-bottom:3.6pt;mso-width-relative:margin;mso-height-relative:margin" wrapcoords="-179 -502 -179 21600 21779 21600 21779 -502 -179 -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" strokecolor="white">
          <v:textbox style="mso-next-textbox:#_x0000_s2054">
            <w:txbxContent>
              <w:p w:rsidR="00C371C0" w:rsidRPr="003F2D04" w:rsidRDefault="00C371C0" w:rsidP="004B20DE">
                <w:pPr>
                  <w:spacing w:line="168" w:lineRule="auto"/>
                  <w:jc w:val="center"/>
                  <w:rPr>
                    <w:sz w:val="24"/>
                    <w:szCs w:val="24"/>
                  </w:rPr>
                </w:pPr>
                <w:r w:rsidRPr="003F2D04">
                  <w:rPr>
                    <w:rFonts w:ascii="IranNastaliq" w:hAnsi="IranNastaliq" w:cs="IranNastaliq"/>
                    <w:sz w:val="24"/>
                    <w:szCs w:val="24"/>
                    <w:rtl/>
                  </w:rPr>
                  <w:t xml:space="preserve">معاونت </w:t>
                </w:r>
                <w:r w:rsidR="004B20DE" w:rsidRPr="003F2D04">
                  <w:rPr>
                    <w:rFonts w:ascii="IranNastaliq" w:hAnsi="IranNastaliq" w:cs="IranNastaliq" w:hint="cs"/>
                    <w:sz w:val="24"/>
                    <w:szCs w:val="24"/>
                    <w:rtl/>
                  </w:rPr>
                  <w:t>پژوهش و فناوری</w:t>
                </w:r>
              </w:p>
            </w:txbxContent>
          </v:textbox>
          <w10:wrap type="through"/>
        </v:shape>
      </w:pict>
    </w:r>
    <w:r w:rsidRPr="00792A63">
      <w:rPr>
        <w:noProof/>
        <w:rtl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6" type="#_x0000_t32" style="position:absolute;left:0;text-align:left;margin-left:70.3pt;margin-top:279.9pt;width:403.9pt;height:0;rotation:9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" adj="-17057,-1,-17057" strokeweight="1pt"/>
      </w:pict>
    </w:r>
    <w:r w:rsidRPr="00792A63">
      <w:rPr>
        <w:noProof/>
        <w:rtl/>
      </w:rPr>
      <w:pict>
        <v:shape id="Text Box 1" o:spid="_x0000_s2052" type="#_x0000_t202" style="position:absolute;left:0;text-align:left;margin-left:-22.05pt;margin-top:-7.95pt;width:126.2pt;height:80.55pt;z-index:-25165824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" filled="f" strokecolor="white">
          <v:textbox style="mso-next-textbox:#Text Box 1">
            <w:txbxContent>
              <w:p w:rsidR="00DC2192" w:rsidRPr="005163A6" w:rsidRDefault="00DC2192" w:rsidP="00DC2192">
                <w:pPr>
                  <w:tabs>
                    <w:tab w:val="left" w:pos="9751"/>
                  </w:tabs>
                  <w:spacing w:line="240" w:lineRule="auto"/>
                  <w:rPr>
                    <w:rFonts w:cs="B Zar"/>
                    <w:sz w:val="18"/>
                    <w:szCs w:val="18"/>
                  </w:rPr>
                </w:pPr>
                <w:r w:rsidRPr="005163A6">
                  <w:rPr>
                    <w:rFonts w:cs="B Zar" w:hint="cs"/>
                    <w:sz w:val="18"/>
                    <w:szCs w:val="18"/>
                    <w:rtl/>
                  </w:rPr>
                  <w:t xml:space="preserve">تاریخ: </w:t>
                </w:r>
                <w:fldSimple w:instr=" MERGEFIELD  LetterDate  \* MERGEFORMAT ">
                  <w:r w:rsidR="00807217" w:rsidRPr="00807217">
                    <w:rPr>
                      <w:rFonts w:cs="B Zar"/>
                      <w:noProof/>
                      <w:sz w:val="18"/>
                      <w:szCs w:val="18"/>
                    </w:rPr>
                    <w:t>«LetterDate»</w:t>
                  </w:r>
                </w:fldSimple>
              </w:p>
              <w:p w:rsidR="00DC2192" w:rsidRPr="005163A6" w:rsidRDefault="00DC2192" w:rsidP="00DC2192">
                <w:pPr>
                  <w:spacing w:line="240" w:lineRule="auto"/>
                  <w:rPr>
                    <w:rFonts w:cs="B Zar"/>
                    <w:sz w:val="18"/>
                    <w:szCs w:val="18"/>
                    <w:rtl/>
                  </w:rPr>
                </w:pPr>
                <w:r w:rsidRPr="005163A6">
                  <w:rPr>
                    <w:rFonts w:cs="B Zar" w:hint="cs"/>
                    <w:sz w:val="18"/>
                    <w:szCs w:val="18"/>
                    <w:rtl/>
                  </w:rPr>
                  <w:t xml:space="preserve">شماره: </w:t>
                </w:r>
                <w:fldSimple w:instr=" MERGEFIELD  LetterNo  \* MERGEFORMAT ">
                  <w:r w:rsidR="00807217" w:rsidRPr="00807217">
                    <w:rPr>
                      <w:rFonts w:cs="B Zar"/>
                      <w:noProof/>
                      <w:sz w:val="18"/>
                      <w:szCs w:val="18"/>
                    </w:rPr>
                    <w:t>«LetterNo»</w:t>
                  </w:r>
                </w:fldSimple>
              </w:p>
              <w:p w:rsidR="00DC2192" w:rsidRPr="005163A6" w:rsidRDefault="00DC2192" w:rsidP="00DC2192">
                <w:pPr>
                  <w:spacing w:line="240" w:lineRule="auto"/>
                  <w:rPr>
                    <w:rFonts w:cs="B Zar"/>
                    <w:sz w:val="18"/>
                    <w:szCs w:val="18"/>
                  </w:rPr>
                </w:pPr>
                <w:r w:rsidRPr="005163A6">
                  <w:rPr>
                    <w:rFonts w:cs="B Zar" w:hint="cs"/>
                    <w:sz w:val="18"/>
                    <w:szCs w:val="18"/>
                    <w:rtl/>
                  </w:rPr>
                  <w:t xml:space="preserve">پیوست: </w:t>
                </w:r>
                <w:fldSimple w:instr=" MERGEFIELD  Appendix  \* MERGEFORMAT ">
                  <w:r w:rsidR="00807217" w:rsidRPr="00807217">
                    <w:rPr>
                      <w:rFonts w:cs="B Zar"/>
                      <w:noProof/>
                      <w:sz w:val="18"/>
                      <w:szCs w:val="18"/>
                    </w:rPr>
                    <w:t>«Appendix»</w:t>
                  </w:r>
                </w:fldSimple>
              </w:p>
            </w:txbxContent>
          </v:textbox>
          <w10:wrap anchorx="page"/>
        </v:shape>
      </w:pict>
    </w:r>
    <w:r w:rsidRPr="00792A63">
      <w:rPr>
        <w:noProof/>
        <w:rtl/>
      </w:rPr>
      <w:pict>
        <v:shape id="Text Box 2" o:spid="_x0000_s2053" type="#_x0000_t202" style="position:absolute;left:0;text-align:left;margin-left:121.1pt;margin-top:-21.5pt;width:48.35pt;height:51.95pt;z-index:-251656192;visibility:visible;mso-wrap-distance-top:3.6pt;mso-wrap-distance-bottom:3.6pt;mso-width-relative:margin;mso-height-relative:margin" wrapcoords="-338 -313 -338 21600 21938 21600 21938 -313 -338 -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" strokecolor="white">
          <v:textbox style="mso-next-textbox:#Text Box 2">
            <w:txbxContent>
              <w:p w:rsidR="00C371C0" w:rsidRPr="003F2D04" w:rsidRDefault="00C371C0" w:rsidP="00C371C0">
                <w:pPr>
                  <w:rPr>
                    <w:sz w:val="24"/>
                    <w:szCs w:val="24"/>
                  </w:rPr>
                </w:pPr>
                <w:r w:rsidRPr="003F2D04">
                  <w:rPr>
                    <w:rFonts w:ascii="IranNastaliq" w:hAnsi="IranNastaliq" w:cs="IranNastaliq" w:hint="cs"/>
                    <w:sz w:val="24"/>
                    <w:szCs w:val="24"/>
                    <w:rtl/>
                  </w:rPr>
                  <w:t>ب</w:t>
                </w:r>
                <w:r w:rsidRPr="003F2D04">
                  <w:rPr>
                    <w:rFonts w:ascii="IranNastaliq" w:hAnsi="IranNastaliq" w:cs="IranNastaliq"/>
                    <w:sz w:val="24"/>
                    <w:szCs w:val="24"/>
                    <w:rtl/>
                  </w:rPr>
                  <w:t>سمه تعالی</w:t>
                </w:r>
              </w:p>
            </w:txbxContent>
          </v:textbox>
          <w10:wrap type="through"/>
        </v:shape>
      </w:pict>
    </w:r>
    <w:r w:rsidRPr="00792A63">
      <w:rPr>
        <w:noProof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s2060" type="#_x0000_t75" style="position:absolute;left:0;text-align:left;margin-left:275.9pt;margin-top:12.1pt;width:55.5pt;height:66.65pt;z-index:-251657216;visibility:visible">
          <v:imagedata r:id="rId1" o:title="Untitled-2" cropleft="4186f" cropright="6554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F24" w:rsidRDefault="00881F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A825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C4EC7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BCAF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05EC4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C1807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2A1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300A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6419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6B6A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A3C9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attachedTemplate r:id="rId1"/>
  <w:stylePaneFormatFilter w:val="1024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2"/>
      <o:rules v:ext="edit">
        <o:r id="V:Rule2" type="connector" idref="#AutoShape 2"/>
      </o:rules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804"/>
    <w:rsid w:val="0001241E"/>
    <w:rsid w:val="00027087"/>
    <w:rsid w:val="00061DD7"/>
    <w:rsid w:val="00062581"/>
    <w:rsid w:val="0006310A"/>
    <w:rsid w:val="00064919"/>
    <w:rsid w:val="00081E56"/>
    <w:rsid w:val="000B0A1C"/>
    <w:rsid w:val="00140E55"/>
    <w:rsid w:val="001467EF"/>
    <w:rsid w:val="00147849"/>
    <w:rsid w:val="00156CAA"/>
    <w:rsid w:val="00186318"/>
    <w:rsid w:val="001A6CD3"/>
    <w:rsid w:val="001C4F1D"/>
    <w:rsid w:val="001D35F4"/>
    <w:rsid w:val="001F199B"/>
    <w:rsid w:val="002735ED"/>
    <w:rsid w:val="00282B8E"/>
    <w:rsid w:val="002950F1"/>
    <w:rsid w:val="002A3062"/>
    <w:rsid w:val="002C0989"/>
    <w:rsid w:val="002E3FFE"/>
    <w:rsid w:val="002E4775"/>
    <w:rsid w:val="002F7D85"/>
    <w:rsid w:val="003056D7"/>
    <w:rsid w:val="00347D40"/>
    <w:rsid w:val="003544BF"/>
    <w:rsid w:val="00355D88"/>
    <w:rsid w:val="00370CD4"/>
    <w:rsid w:val="003A0685"/>
    <w:rsid w:val="003C40C3"/>
    <w:rsid w:val="003E51B6"/>
    <w:rsid w:val="003F2D04"/>
    <w:rsid w:val="00405ADC"/>
    <w:rsid w:val="004624F8"/>
    <w:rsid w:val="00464ABF"/>
    <w:rsid w:val="0046662A"/>
    <w:rsid w:val="004765C7"/>
    <w:rsid w:val="004A7AEE"/>
    <w:rsid w:val="004B1EBF"/>
    <w:rsid w:val="004B20DE"/>
    <w:rsid w:val="004B3C68"/>
    <w:rsid w:val="004C1BA2"/>
    <w:rsid w:val="005163A6"/>
    <w:rsid w:val="00527D02"/>
    <w:rsid w:val="00546AFC"/>
    <w:rsid w:val="005736EF"/>
    <w:rsid w:val="005A3F8B"/>
    <w:rsid w:val="005B1714"/>
    <w:rsid w:val="005B1FB6"/>
    <w:rsid w:val="005E5830"/>
    <w:rsid w:val="005E79B8"/>
    <w:rsid w:val="00605A79"/>
    <w:rsid w:val="00612581"/>
    <w:rsid w:val="00630A9B"/>
    <w:rsid w:val="006475FD"/>
    <w:rsid w:val="006C0A74"/>
    <w:rsid w:val="006C1A40"/>
    <w:rsid w:val="0070374F"/>
    <w:rsid w:val="00715BB2"/>
    <w:rsid w:val="007160B2"/>
    <w:rsid w:val="0072309B"/>
    <w:rsid w:val="00727B1B"/>
    <w:rsid w:val="00742408"/>
    <w:rsid w:val="007459BC"/>
    <w:rsid w:val="007657AC"/>
    <w:rsid w:val="00765994"/>
    <w:rsid w:val="00771679"/>
    <w:rsid w:val="007727F8"/>
    <w:rsid w:val="00792A63"/>
    <w:rsid w:val="007A4F03"/>
    <w:rsid w:val="007C66C3"/>
    <w:rsid w:val="007C6FF5"/>
    <w:rsid w:val="007F75A7"/>
    <w:rsid w:val="00807217"/>
    <w:rsid w:val="008370C7"/>
    <w:rsid w:val="00864202"/>
    <w:rsid w:val="00870911"/>
    <w:rsid w:val="00881F24"/>
    <w:rsid w:val="00890C0E"/>
    <w:rsid w:val="00911628"/>
    <w:rsid w:val="00931F0D"/>
    <w:rsid w:val="009339E4"/>
    <w:rsid w:val="009447B5"/>
    <w:rsid w:val="009519E0"/>
    <w:rsid w:val="009A1227"/>
    <w:rsid w:val="009A13AD"/>
    <w:rsid w:val="009D40CC"/>
    <w:rsid w:val="009D612A"/>
    <w:rsid w:val="009D6E66"/>
    <w:rsid w:val="009E4E67"/>
    <w:rsid w:val="009F4BE6"/>
    <w:rsid w:val="009F5327"/>
    <w:rsid w:val="00A176FA"/>
    <w:rsid w:val="00A25555"/>
    <w:rsid w:val="00A32123"/>
    <w:rsid w:val="00A32146"/>
    <w:rsid w:val="00A3220A"/>
    <w:rsid w:val="00A55715"/>
    <w:rsid w:val="00A83F9A"/>
    <w:rsid w:val="00AA4CBF"/>
    <w:rsid w:val="00AD1ED5"/>
    <w:rsid w:val="00AD5DBA"/>
    <w:rsid w:val="00B05D4A"/>
    <w:rsid w:val="00B10ABB"/>
    <w:rsid w:val="00B613E9"/>
    <w:rsid w:val="00B72B16"/>
    <w:rsid w:val="00B81673"/>
    <w:rsid w:val="00B85B39"/>
    <w:rsid w:val="00B87B24"/>
    <w:rsid w:val="00BC4E3A"/>
    <w:rsid w:val="00BD08E2"/>
    <w:rsid w:val="00BE455E"/>
    <w:rsid w:val="00BF2969"/>
    <w:rsid w:val="00C03277"/>
    <w:rsid w:val="00C06042"/>
    <w:rsid w:val="00C1348D"/>
    <w:rsid w:val="00C23601"/>
    <w:rsid w:val="00C32DFF"/>
    <w:rsid w:val="00C36804"/>
    <w:rsid w:val="00C371C0"/>
    <w:rsid w:val="00C41E71"/>
    <w:rsid w:val="00C50302"/>
    <w:rsid w:val="00C50785"/>
    <w:rsid w:val="00C60FFC"/>
    <w:rsid w:val="00C70A45"/>
    <w:rsid w:val="00CD281E"/>
    <w:rsid w:val="00D00AD0"/>
    <w:rsid w:val="00D15F99"/>
    <w:rsid w:val="00D502E3"/>
    <w:rsid w:val="00D50EC2"/>
    <w:rsid w:val="00D51395"/>
    <w:rsid w:val="00D5260A"/>
    <w:rsid w:val="00D5508B"/>
    <w:rsid w:val="00D559E8"/>
    <w:rsid w:val="00D94FDF"/>
    <w:rsid w:val="00DA67DA"/>
    <w:rsid w:val="00DB2550"/>
    <w:rsid w:val="00DC2192"/>
    <w:rsid w:val="00E34240"/>
    <w:rsid w:val="00E34C5E"/>
    <w:rsid w:val="00E43E9E"/>
    <w:rsid w:val="00EC60A2"/>
    <w:rsid w:val="00EF3EA0"/>
    <w:rsid w:val="00F1701E"/>
    <w:rsid w:val="00F35DB9"/>
    <w:rsid w:val="00F56315"/>
    <w:rsid w:val="00F73B4D"/>
    <w:rsid w:val="00FD4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FB6"/>
    <w:pPr>
      <w:bidi/>
      <w:spacing w:after="140" w:line="288" w:lineRule="auto"/>
      <w:jc w:val="both"/>
    </w:pPr>
    <w:rPr>
      <w:sz w:val="22"/>
      <w:szCs w:val="22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1FB6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sz w:val="28"/>
      <w:szCs w:val="24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1FB6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000000"/>
      <w:sz w:val="26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B1FB6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bCs/>
      <w:color w:val="000000"/>
      <w:spacing w:val="5"/>
      <w:kern w:val="28"/>
      <w:sz w:val="52"/>
      <w:szCs w:val="40"/>
      <w:lang w:bidi="ar-SA"/>
    </w:rPr>
  </w:style>
  <w:style w:type="character" w:customStyle="1" w:styleId="TitleChar">
    <w:name w:val="Title Char"/>
    <w:link w:val="Title"/>
    <w:uiPriority w:val="10"/>
    <w:rsid w:val="005B1FB6"/>
    <w:rPr>
      <w:rFonts w:ascii="Cambria" w:eastAsia="Times New Roman" w:hAnsi="Cambria" w:cs="B Titr"/>
      <w:bCs/>
      <w:color w:val="000000"/>
      <w:spacing w:val="5"/>
      <w:kern w:val="28"/>
      <w:sz w:val="52"/>
      <w:szCs w:val="40"/>
    </w:rPr>
  </w:style>
  <w:style w:type="character" w:customStyle="1" w:styleId="Heading1Char">
    <w:name w:val="Heading 1 Char"/>
    <w:link w:val="Heading1"/>
    <w:uiPriority w:val="9"/>
    <w:rsid w:val="005B1FB6"/>
    <w:rPr>
      <w:rFonts w:ascii="Cambria" w:eastAsia="Times New Roman" w:hAnsi="Cambria" w:cs="B Titr"/>
      <w:b/>
      <w:bCs/>
      <w:sz w:val="28"/>
      <w:szCs w:val="24"/>
    </w:rPr>
  </w:style>
  <w:style w:type="character" w:customStyle="1" w:styleId="Heading2Char">
    <w:name w:val="Heading 2 Char"/>
    <w:link w:val="Heading2"/>
    <w:uiPriority w:val="9"/>
    <w:semiHidden/>
    <w:rsid w:val="005B1FB6"/>
    <w:rPr>
      <w:rFonts w:ascii="Cambria" w:eastAsia="Times New Roman" w:hAnsi="Cambria" w:cs="B Titr"/>
      <w:b/>
      <w:bCs/>
      <w:color w:val="000000"/>
      <w:sz w:val="26"/>
    </w:rPr>
  </w:style>
  <w:style w:type="paragraph" w:styleId="Header">
    <w:name w:val="header"/>
    <w:basedOn w:val="Normal"/>
    <w:link w:val="HeaderChar"/>
    <w:uiPriority w:val="99"/>
    <w:unhideWhenUsed/>
    <w:rsid w:val="00DC21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192"/>
  </w:style>
  <w:style w:type="paragraph" w:styleId="Footer">
    <w:name w:val="footer"/>
    <w:basedOn w:val="Normal"/>
    <w:link w:val="FooterChar"/>
    <w:uiPriority w:val="99"/>
    <w:unhideWhenUsed/>
    <w:rsid w:val="00DC21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192"/>
  </w:style>
  <w:style w:type="paragraph" w:styleId="BalloonText">
    <w:name w:val="Balloon Text"/>
    <w:basedOn w:val="Normal"/>
    <w:link w:val="BalloonTextChar"/>
    <w:uiPriority w:val="99"/>
    <w:semiHidden/>
    <w:unhideWhenUsed/>
    <w:rsid w:val="00DC2192"/>
    <w:pPr>
      <w:spacing w:after="0" w:line="240" w:lineRule="auto"/>
    </w:pPr>
    <w:rPr>
      <w:rFonts w:ascii="Tahoma" w:hAnsi="Tahoma" w:cs="Times New Roman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DC219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890C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n.a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u.ac.i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zemi\Desktop\&#1602;&#1575;&#1604;&#1576;%20A5%20&#1662;&#1688;&#1608;&#1607;&#1588;&#174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31CDB-E34B-4F53-975E-C5995A25B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قالب A5 پژوهشی</Template>
  <TotalTime>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Links>
    <vt:vector size="6" baseType="variant">
      <vt:variant>
        <vt:i4>4653080</vt:i4>
      </vt:variant>
      <vt:variant>
        <vt:i4>9</vt:i4>
      </vt:variant>
      <vt:variant>
        <vt:i4>0</vt:i4>
      </vt:variant>
      <vt:variant>
        <vt:i4>5</vt:i4>
      </vt:variant>
      <vt:variant>
        <vt:lpwstr>http://www.gu.ac.ir/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kazemi</dc:creator>
  <cp:keywords/>
  <cp:lastModifiedBy>z.sepehri</cp:lastModifiedBy>
  <cp:revision>4</cp:revision>
  <cp:lastPrinted>2018-03-06T07:57:00Z</cp:lastPrinted>
  <dcterms:created xsi:type="dcterms:W3CDTF">2022-08-30T05:23:00Z</dcterms:created>
  <dcterms:modified xsi:type="dcterms:W3CDTF">2023-09-10T06:36:00Z</dcterms:modified>
</cp:coreProperties>
</file>